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77AB7" w14:textId="7CC0B1EC" w:rsidR="005B3369" w:rsidRDefault="005B3369" w:rsidP="005B336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5B3369">
        <w:rPr>
          <w:b/>
          <w:bCs/>
          <w:i/>
          <w:noProof/>
          <w:sz w:val="28"/>
        </w:rPr>
        <w:t>S5-237721</w:t>
      </w:r>
    </w:p>
    <w:p w14:paraId="02BBB446" w14:textId="590CEEE4" w:rsidR="005B3369" w:rsidRPr="007861B8" w:rsidRDefault="005B3369" w:rsidP="005B336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771E0C">
        <w:rPr>
          <w:b/>
          <w:bCs/>
          <w:sz w:val="24"/>
        </w:rPr>
        <w:t xml:space="preserve"> </w:t>
      </w:r>
      <w:r w:rsidRPr="008630F7">
        <w:rPr>
          <w:b/>
          <w:bCs/>
          <w:sz w:val="24"/>
        </w:rPr>
        <w:t>US, 13-17 November 2023</w:t>
      </w:r>
      <w:r w:rsidRPr="006C2E80">
        <w:tab/>
      </w:r>
      <w:r w:rsidRPr="007861B8">
        <w:rPr>
          <w:rFonts w:ascii="Arial" w:eastAsia="Batang" w:hAnsi="Arial" w:cs="Arial"/>
          <w:b/>
          <w:noProof/>
          <w:lang w:eastAsia="zh-CN"/>
        </w:rPr>
        <w:t>(revision of xx-yyxxxx)</w:t>
      </w:r>
    </w:p>
    <w:p w14:paraId="25FD68F9" w14:textId="69055714" w:rsidR="001E489F" w:rsidRPr="00771E0C" w:rsidRDefault="001E489F" w:rsidP="001E489F">
      <w:pPr>
        <w:pStyle w:val="Guidance"/>
        <w:rPr>
          <w:rFonts w:cs="Arial"/>
        </w:rPr>
      </w:pPr>
    </w:p>
    <w:p w14:paraId="05B0D0A8" w14:textId="77777777" w:rsidR="001E489F" w:rsidRPr="005B3369"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A893D98"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46CCBEF"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244B184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w:t>
      </w:r>
      <w:r w:rsidR="005B3369">
        <w:rPr>
          <w:rFonts w:ascii="Arial" w:eastAsia="Batang" w:hAnsi="Arial"/>
          <w:b/>
          <w:sz w:val="24"/>
          <w:szCs w:val="24"/>
          <w:lang w:eastAsia="zh-CN"/>
        </w:rPr>
        <w:t>2</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6BB22B92"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r w:rsidR="009124CD" w:rsidRPr="00EF4BE0">
        <w:rPr>
          <w:rFonts w:ascii="Arial" w:eastAsia="Times New Roman" w:hAnsi="Arial" w:cs="Times New Roman"/>
          <w:color w:val="auto"/>
          <w:sz w:val="36"/>
          <w:szCs w:val="20"/>
          <w:lang w:eastAsia="ja-JP"/>
        </w:rPr>
        <w:t xml:space="preserve">New </w:t>
      </w:r>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1C6CD970"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r w:rsidR="00164C43" w:rsidRPr="00EF4BE0">
        <w:rPr>
          <w:rFonts w:ascii="Arial" w:eastAsia="Times New Roman" w:hAnsi="Arial" w:cs="Times New Roman"/>
          <w:color w:val="auto"/>
          <w:sz w:val="36"/>
          <w:szCs w:val="20"/>
          <w:lang w:eastAsia="ja-JP"/>
        </w:rPr>
        <w:t>FS_MANWDAF_Ph2</w:t>
      </w:r>
    </w:p>
    <w:p w14:paraId="18C69795" w14:textId="031963F2" w:rsidR="001E489F" w:rsidRPr="00EF4BE0" w:rsidRDefault="001E489F" w:rsidP="001E489F">
      <w:pPr>
        <w:pStyle w:val="Guidance"/>
      </w:pPr>
    </w:p>
    <w:p w14:paraId="15B1DB90"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p>
    <w:p w14:paraId="6340F223" w14:textId="747AE30F" w:rsidR="001E489F" w:rsidRPr="00EF4BE0" w:rsidRDefault="001E489F" w:rsidP="001E489F">
      <w:pPr>
        <w:pStyle w:val="Guidance"/>
      </w:pPr>
    </w:p>
    <w:p w14:paraId="4D9605DA" w14:textId="4692455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77777777" w:rsidR="001E489F" w:rsidRPr="00EF4BE0" w:rsidRDefault="001E489F" w:rsidP="005875D6">
            <w:pPr>
              <w:pStyle w:val="TAC"/>
            </w:pPr>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pPr>
          </w:p>
        </w:tc>
      </w:tr>
    </w:tbl>
    <w:p w14:paraId="0AEBFDEC" w14:textId="77777777" w:rsidR="001E489F" w:rsidRPr="00EF4BE0" w:rsidRDefault="001E489F" w:rsidP="001E489F"/>
    <w:p w14:paraId="1A78EC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2</w:t>
      </w:r>
      <w:r w:rsidRPr="00EF4BE0">
        <w:rPr>
          <w:b w:val="0"/>
          <w:sz w:val="36"/>
          <w:lang w:eastAsia="ja-JP"/>
        </w:rPr>
        <w:tab/>
        <w:t>Classification of the Work Item and linked work items</w:t>
      </w:r>
    </w:p>
    <w:p w14:paraId="2C1B72B3"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Heading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proofErr w:type="gramStart"/>
      <w:r w:rsidR="00B63284" w:rsidRPr="00EF4BE0">
        <w:rPr>
          <w:b/>
        </w:rPr>
        <w:t>e.g.</w:t>
      </w:r>
      <w:proofErr w:type="gramEnd"/>
      <w:r w:rsidR="00B63284" w:rsidRPr="00EF4BE0">
        <w:rPr>
          <w:b/>
        </w:rPr>
        <w:t xml:space="preserve">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77777777" w:rsidR="001E489F" w:rsidRPr="00EF4BE0" w:rsidRDefault="001E489F" w:rsidP="001E489F">
      <w:r w:rsidRPr="00EF4B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7A473026" w14:textId="180F0D08" w:rsidR="005B3369" w:rsidRPr="005B3369" w:rsidRDefault="005B3369" w:rsidP="005B3369">
      <w:pPr>
        <w:spacing w:after="240"/>
        <w:rPr>
          <w:lang w:eastAsia="zh-CN"/>
        </w:rPr>
      </w:pPr>
      <w:r>
        <w:rPr>
          <w:lang w:eastAsia="zh-CN"/>
        </w:rPr>
        <w:t>In the Rel-18, the understanding on AI which can be implemented in the core network with the help of NWDAF goes deeper and more features of NWDAF are introduced.</w:t>
      </w:r>
    </w:p>
    <w:p w14:paraId="32A2D9CB" w14:textId="498DB1F4" w:rsidR="005B3369" w:rsidRDefault="005B3369" w:rsidP="005B3369">
      <w:pPr>
        <w:spacing w:after="240"/>
        <w:rPr>
          <w:lang w:eastAsia="zh-CN"/>
        </w:rPr>
      </w:pPr>
      <w:r>
        <w:rPr>
          <w:lang w:eastAsia="zh-CN"/>
        </w:rPr>
        <w:t xml:space="preserve">The NWDAF with </w:t>
      </w:r>
      <w:proofErr w:type="spellStart"/>
      <w:r>
        <w:rPr>
          <w:lang w:eastAsia="zh-CN"/>
        </w:rPr>
        <w:t>AnLF</w:t>
      </w:r>
      <w:proofErr w:type="spellEnd"/>
      <w:r>
        <w:rPr>
          <w:lang w:eastAsia="zh-CN"/>
        </w:rPr>
        <w:t xml:space="preserve"> can provide inference related services, whose output, i.e., analytic results enables various</w:t>
      </w:r>
      <w:r w:rsidR="009167B1">
        <w:rPr>
          <w:lang w:eastAsia="zh-CN"/>
        </w:rPr>
        <w:t xml:space="preserve"> </w:t>
      </w:r>
      <w:r>
        <w:rPr>
          <w:lang w:eastAsia="zh-CN"/>
        </w:rPr>
        <w:t>valuable use cases. However, from the management point of view, generating the analytic results is not the end. The performance of the inference related services needs to be measured or monitored.</w:t>
      </w:r>
    </w:p>
    <w:p w14:paraId="450BCDA0" w14:textId="142E7C10" w:rsidR="005B3369" w:rsidRDefault="005B3369" w:rsidP="005B3369">
      <w:pPr>
        <w:spacing w:after="240"/>
        <w:rPr>
          <w:lang w:eastAsia="zh-CN"/>
        </w:rPr>
      </w:pPr>
      <w:r>
        <w:rPr>
          <w:lang w:eastAsia="zh-CN"/>
        </w:rPr>
        <w:t>In Rel-18, NWDAF can provide at most 18 kinds of analytics (Analytic IDs), (cf. TS 28.864 clause 6.3 to clause 6.21). It is a natural question to ask: is it true that the performance features discussed for inference functions within SA5 (for example, those discussed in AI/ML study) can be applied to NWDAF directly?</w:t>
      </w:r>
    </w:p>
    <w:p w14:paraId="50DFF61D" w14:textId="2EDF627C" w:rsidR="005B3369" w:rsidRDefault="005B3369" w:rsidP="005B3369">
      <w:pPr>
        <w:spacing w:after="240"/>
        <w:rPr>
          <w:lang w:eastAsia="zh-CN"/>
        </w:rPr>
      </w:pPr>
      <w:r>
        <w:rPr>
          <w:lang w:eastAsia="zh-CN"/>
        </w:rPr>
        <w:t>Considering the number of different analytics provided by NWDAF and variety of use cases, the answer is not straight forward. And a more practical problem is that for each of the analytics provided by the NWDAF, the description/definition of the performance of that specific analytic may be different. Therefore, it is necessary to investigate what kind of performance can be measured or monitored for each of these different analytic services, and how.</w:t>
      </w:r>
    </w:p>
    <w:p w14:paraId="3AF19CD0" w14:textId="6D3C8D8F" w:rsidR="005B3369" w:rsidRDefault="005B3369" w:rsidP="005B3369">
      <w:pPr>
        <w:spacing w:after="240"/>
        <w:rPr>
          <w:lang w:eastAsia="zh-CN"/>
        </w:rPr>
      </w:pPr>
      <w:r>
        <w:rPr>
          <w:lang w:eastAsia="zh-CN"/>
        </w:rPr>
        <w:t>According to Rel-18 TS 23.288, (among all the NWDAF instance deployed) a NWDAF may have the accuracy checking capability of Analytics and/or ML Model. This capability can be a building block for the study of the potential solutions for the NWDAF PM related to the analytics</w:t>
      </w:r>
      <w:r w:rsidR="009167B1">
        <w:rPr>
          <w:lang w:eastAsia="zh-CN"/>
        </w:rPr>
        <w:t xml:space="preserve"> </w:t>
      </w:r>
      <w:r>
        <w:rPr>
          <w:lang w:eastAsia="zh-CN"/>
        </w:rPr>
        <w:t>(inference result) generated by NWDAF and ML model</w:t>
      </w:r>
      <w:r w:rsidR="009167B1">
        <w:rPr>
          <w:lang w:eastAsia="zh-CN"/>
        </w:rPr>
        <w:t xml:space="preserve"> </w:t>
      </w:r>
      <w:r>
        <w:rPr>
          <w:rFonts w:hint="eastAsia"/>
          <w:lang w:eastAsia="zh-CN"/>
        </w:rPr>
        <w:t>(</w:t>
      </w:r>
      <w:r>
        <w:rPr>
          <w:lang w:eastAsia="zh-CN"/>
        </w:rPr>
        <w:t>ML entities) used by NWDAF. However, since the term of accuracy mentioned in the accuracy checking capability is general, further detailed definition needs be investigated within the scope of SA5.</w:t>
      </w:r>
    </w:p>
    <w:p w14:paraId="6219AF14" w14:textId="77777777" w:rsidR="005B3369" w:rsidRDefault="005B3369" w:rsidP="005B3369">
      <w:pPr>
        <w:spacing w:after="240"/>
        <w:rPr>
          <w:lang w:eastAsia="zh-CN"/>
        </w:rPr>
      </w:pPr>
    </w:p>
    <w:p w14:paraId="584C0F22" w14:textId="4AD1F40E" w:rsidR="005B3369" w:rsidRDefault="005B3369" w:rsidP="005B3369">
      <w:pPr>
        <w:spacing w:after="240"/>
        <w:rPr>
          <w:lang w:eastAsia="zh-CN"/>
        </w:rPr>
      </w:pPr>
      <w:r>
        <w:rPr>
          <w:lang w:eastAsia="zh-CN"/>
        </w:rPr>
        <w:t>Similarly, the MTLF-based ML Model Accuracy Monitoring is also introduced in Rel-18 (cf. TS 23.288 clause 6.2E). It can also be the building block for the study of the potential solutions for the NWDAF PM related to the ML Model (which is provided by NWDAF with MTLF and) used by NWDAF.</w:t>
      </w:r>
    </w:p>
    <w:p w14:paraId="48948059" w14:textId="32DF9854" w:rsidR="005B3369" w:rsidRDefault="005B3369" w:rsidP="005B3369">
      <w:pPr>
        <w:spacing w:after="240"/>
        <w:rPr>
          <w:lang w:eastAsia="zh-CN"/>
        </w:rPr>
      </w:pPr>
      <w:r>
        <w:rPr>
          <w:lang w:eastAsia="zh-CN"/>
        </w:rPr>
        <w:t xml:space="preserve">NWDAF will collect data from the NFs within 5GC for inference purpose and model training purpose. In the study of MANWDAF in Rel-18, the performance of data collection of NWDAF based the number of invoked NWDAF </w:t>
      </w:r>
      <w:proofErr w:type="spellStart"/>
      <w:r>
        <w:rPr>
          <w:lang w:eastAsia="zh-CN"/>
        </w:rPr>
        <w:t>DataManagement</w:t>
      </w:r>
      <w:proofErr w:type="spellEnd"/>
      <w:r>
        <w:rPr>
          <w:lang w:eastAsia="zh-CN"/>
        </w:rPr>
        <w:t xml:space="preserve"> service are introduced, and it provide</w:t>
      </w:r>
      <w:r w:rsidR="009167B1">
        <w:rPr>
          <w:lang w:eastAsia="zh-CN"/>
        </w:rPr>
        <w:t>s</w:t>
      </w:r>
      <w:r>
        <w:rPr>
          <w:rFonts w:hint="eastAsia"/>
          <w:lang w:eastAsia="zh-CN"/>
        </w:rPr>
        <w:t xml:space="preserve"> </w:t>
      </w:r>
      <w:r>
        <w:rPr>
          <w:lang w:eastAsia="zh-CN"/>
        </w:rPr>
        <w:t>information on how frequently the data collection of NWDAF happens.</w:t>
      </w:r>
    </w:p>
    <w:p w14:paraId="7778C683" w14:textId="7622A1B9" w:rsidR="005B3369" w:rsidRDefault="005B3369" w:rsidP="005B3369">
      <w:pPr>
        <w:spacing w:after="240"/>
        <w:rPr>
          <w:lang w:eastAsia="zh-CN"/>
        </w:rPr>
      </w:pPr>
      <w:r>
        <w:rPr>
          <w:lang w:eastAsia="zh-CN"/>
        </w:rPr>
        <w:t xml:space="preserve">To get more precise performance measurements, two more dimensions can be considered: the 1st is the time delay, which can be used to estimate how long </w:t>
      </w:r>
      <w:r w:rsidR="009167B1">
        <w:rPr>
          <w:lang w:eastAsia="zh-CN"/>
        </w:rPr>
        <w:t xml:space="preserve">will </w:t>
      </w:r>
      <w:r>
        <w:rPr>
          <w:lang w:eastAsia="zh-CN"/>
        </w:rPr>
        <w:t>network resources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00716A8C" w14:textId="29A33D28" w:rsidR="005B3369" w:rsidRPr="005B3369" w:rsidRDefault="005B3369" w:rsidP="005B3369">
      <w:pPr>
        <w:spacing w:after="240"/>
        <w:rPr>
          <w:lang w:eastAsia="zh-CN"/>
        </w:rPr>
      </w:pPr>
      <w:r>
        <w:rPr>
          <w:lang w:eastAsia="zh-CN"/>
        </w:rPr>
        <w:t>At last, a few new features are introduced in Rel-18, some of them may need enhancement of the CM of NWDAF.</w:t>
      </w:r>
    </w:p>
    <w:p w14:paraId="21CB55A8" w14:textId="5A99E463" w:rsidR="005B3369" w:rsidRDefault="005B3369" w:rsidP="005B3369">
      <w:pPr>
        <w:spacing w:after="240"/>
        <w:rPr>
          <w:lang w:eastAsia="zh-CN"/>
        </w:rPr>
      </w:pPr>
      <w:r>
        <w:rPr>
          <w:lang w:eastAsia="zh-CN"/>
        </w:rPr>
        <w:t>One example is the aforesaid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considered.</w:t>
      </w:r>
    </w:p>
    <w:p w14:paraId="2C0E915B" w14:textId="5CDB84ED" w:rsidR="005B3369" w:rsidRDefault="005B3369" w:rsidP="005B3369">
      <w:pPr>
        <w:spacing w:after="240"/>
        <w:rPr>
          <w:lang w:eastAsia="zh-CN"/>
        </w:rPr>
      </w:pPr>
      <w:r>
        <w:rPr>
          <w:lang w:eastAsia="zh-CN"/>
        </w:rPr>
        <w:t>Another example is the feature supporting Analytics Exposure in Roaming Case, where an NWDAF is registered with roaming exchange capability (RE-NWDAF) and may be discovered and used (by other NWDAFs) as entry point between PLMNs to exchange analytics. For the operator who has multiple PLMNs and the NWDAFs are deployed within more than one PLMN, this capability is useful. In this example, an enhancement of the NRM of NWDAF can be sufficient.</w:t>
      </w:r>
    </w:p>
    <w:p w14:paraId="5322D7FC" w14:textId="6C876591" w:rsidR="00FB13A4" w:rsidRPr="00EF4BE0" w:rsidRDefault="005B3369" w:rsidP="005B3369">
      <w:pPr>
        <w:spacing w:after="240"/>
        <w:rPr>
          <w:lang w:eastAsia="zh-CN"/>
        </w:rPr>
      </w:pPr>
      <w:r>
        <w:rPr>
          <w:lang w:eastAsia="zh-CN"/>
        </w:rPr>
        <w:t>The last example is the feature of NWDAF supporting Federated Learning in multiple NWDAFs deployment scenario. Using federated learning (FL) is a good proposal for the implementation of the distributed learning which brings benefits in many ways, such as efficiency improvement, privacy protection, etc. 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7C441656" w14:textId="64979071" w:rsidR="00444769" w:rsidRPr="00EF4BE0" w:rsidRDefault="00FB13A4" w:rsidP="001E489F">
      <w:pPr>
        <w:rPr>
          <w:lang w:eastAsia="zh-CN"/>
        </w:rPr>
      </w:pPr>
      <w:r w:rsidRPr="00EF4BE0">
        <w:rPr>
          <w:lang w:eastAsia="zh-CN"/>
        </w:rPr>
        <w:t>It is proposed to study the followings</w:t>
      </w:r>
      <w:r w:rsidR="00444769" w:rsidRPr="00EF4BE0">
        <w:rPr>
          <w:lang w:eastAsia="zh-CN"/>
        </w:rPr>
        <w:t xml:space="preserve"> items </w:t>
      </w:r>
      <w:r w:rsidR="008B4663" w:rsidRPr="00EF4BE0">
        <w:rPr>
          <w:lang w:eastAsia="zh-CN"/>
        </w:rPr>
        <w:t>to enhance the management of NWDAF in SA5:</w:t>
      </w:r>
    </w:p>
    <w:p w14:paraId="261E634C" w14:textId="362E9042" w:rsidR="00B73858" w:rsidRPr="00B73858" w:rsidRDefault="00B73858" w:rsidP="00B73858">
      <w:pPr>
        <w:pStyle w:val="B1"/>
        <w:numPr>
          <w:ilvl w:val="0"/>
          <w:numId w:val="12"/>
        </w:numPr>
        <w:overflowPunct w:val="0"/>
        <w:autoSpaceDE w:val="0"/>
        <w:autoSpaceDN w:val="0"/>
        <w:adjustRightInd w:val="0"/>
        <w:spacing w:after="180"/>
        <w:textAlignment w:val="baseline"/>
        <w:rPr>
          <w:rFonts w:ascii="Times New Roman" w:hAnsi="Times New Roman"/>
          <w:lang w:val="en-US"/>
        </w:rPr>
      </w:pPr>
      <w:r w:rsidRPr="00B73858">
        <w:rPr>
          <w:rFonts w:ascii="Times New Roman" w:hAnsi="Times New Roman"/>
          <w:lang w:val="en-US"/>
        </w:rPr>
        <w:t xml:space="preserve">WT-1 What performance related information can be used to monitor the performance of NWDAF for the analytic result generated. The example of these performance related information includes precision, recall rate, etc. And how to get </w:t>
      </w:r>
      <w:r>
        <w:rPr>
          <w:rFonts w:ascii="Times New Roman" w:hAnsi="Times New Roman"/>
          <w:lang w:val="en-US"/>
        </w:rPr>
        <w:t xml:space="preserve">the </w:t>
      </w:r>
      <w:r w:rsidRPr="00B73858">
        <w:rPr>
          <w:rFonts w:ascii="Times New Roman" w:hAnsi="Times New Roman"/>
          <w:lang w:val="en-US"/>
        </w:rPr>
        <w:t>information?</w:t>
      </w:r>
    </w:p>
    <w:p w14:paraId="43F5E815" w14:textId="0314A698" w:rsidR="00B73858" w:rsidRPr="00B73858" w:rsidRDefault="00B73858" w:rsidP="00B73858">
      <w:pPr>
        <w:pStyle w:val="B1"/>
        <w:numPr>
          <w:ilvl w:val="0"/>
          <w:numId w:val="12"/>
        </w:numPr>
        <w:overflowPunct w:val="0"/>
        <w:autoSpaceDE w:val="0"/>
        <w:autoSpaceDN w:val="0"/>
        <w:adjustRightInd w:val="0"/>
        <w:spacing w:after="180"/>
        <w:textAlignment w:val="baseline"/>
        <w:rPr>
          <w:rFonts w:ascii="Times New Roman" w:hAnsi="Times New Roman"/>
          <w:lang w:val="en-US"/>
        </w:rPr>
      </w:pPr>
      <w:r w:rsidRPr="00B73858">
        <w:rPr>
          <w:rFonts w:ascii="Times New Roman" w:hAnsi="Times New Roman"/>
          <w:lang w:val="en-US"/>
        </w:rPr>
        <w:t>WT-2 The potential enhancement for the performance measurements related the ML model provided by NWDAF.</w:t>
      </w:r>
    </w:p>
    <w:p w14:paraId="4EED263B" w14:textId="4A47D7C1" w:rsidR="00B73858" w:rsidRPr="00B73858" w:rsidRDefault="00B73858" w:rsidP="00B73858">
      <w:pPr>
        <w:pStyle w:val="B1"/>
        <w:numPr>
          <w:ilvl w:val="0"/>
          <w:numId w:val="12"/>
        </w:numPr>
        <w:overflowPunct w:val="0"/>
        <w:autoSpaceDE w:val="0"/>
        <w:autoSpaceDN w:val="0"/>
        <w:adjustRightInd w:val="0"/>
        <w:spacing w:after="180"/>
        <w:textAlignment w:val="baseline"/>
        <w:rPr>
          <w:rFonts w:ascii="Times New Roman" w:hAnsi="Times New Roman"/>
          <w:lang w:val="en-US"/>
        </w:rPr>
      </w:pPr>
      <w:r w:rsidRPr="00B73858">
        <w:rPr>
          <w:rFonts w:ascii="Times New Roman" w:hAnsi="Times New Roman"/>
          <w:lang w:val="en-US"/>
        </w:rPr>
        <w:t>WT-3 Investigate the potential CM enhancements for NWDAF to support the new features introduced in Rel-18, including accuracy checking capability, Analytics Exposure in Roaming Case and Federated Learning.</w:t>
      </w:r>
    </w:p>
    <w:p w14:paraId="2F9DE9E6" w14:textId="0F37C466" w:rsidR="00B73858" w:rsidRPr="00B73858" w:rsidRDefault="00B73858" w:rsidP="005B3369">
      <w:pPr>
        <w:pStyle w:val="B1"/>
        <w:numPr>
          <w:ilvl w:val="0"/>
          <w:numId w:val="12"/>
        </w:numPr>
        <w:overflowPunct w:val="0"/>
        <w:autoSpaceDE w:val="0"/>
        <w:autoSpaceDN w:val="0"/>
        <w:adjustRightInd w:val="0"/>
        <w:spacing w:after="180"/>
        <w:textAlignment w:val="baseline"/>
        <w:rPr>
          <w:rFonts w:ascii="Times New Roman" w:hAnsi="Times New Roman"/>
          <w:lang w:val="en-US"/>
        </w:rPr>
      </w:pPr>
      <w:r w:rsidRPr="00B73858">
        <w:rPr>
          <w:rFonts w:ascii="Times New Roman" w:hAnsi="Times New Roman"/>
          <w:lang w:val="en-US"/>
        </w:rPr>
        <w:t>WT-4 How to evaluate the efficiency of the network data collection of NWDAF, data volume related to the data related services provided by NWDAF and the existed measurement about the number of NWDAF services invoked.</w:t>
      </w:r>
    </w:p>
    <w:p w14:paraId="274AB63F" w14:textId="77777777" w:rsidR="005B3369" w:rsidRPr="002C1F9D" w:rsidRDefault="005B3369" w:rsidP="005B3369">
      <w:pPr>
        <w:pStyle w:val="Heading2"/>
      </w:pPr>
      <w:r w:rsidRPr="005B3369">
        <w:t>TU estimates and dependencies</w:t>
      </w:r>
    </w:p>
    <w:p w14:paraId="783E5B63" w14:textId="77777777" w:rsidR="005B3369" w:rsidRPr="002C1F9D" w:rsidRDefault="005B3369" w:rsidP="005B3369"/>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5B3369" w:rsidRPr="002C1F9D" w14:paraId="4E63C9E7" w14:textId="77777777" w:rsidTr="000D2472">
        <w:tc>
          <w:tcPr>
            <w:tcW w:w="1597" w:type="dxa"/>
            <w:shd w:val="clear" w:color="auto" w:fill="auto"/>
          </w:tcPr>
          <w:p w14:paraId="0B44D044" w14:textId="77777777" w:rsidR="005B3369" w:rsidRPr="002C1F9D" w:rsidRDefault="005B3369" w:rsidP="000D2472">
            <w:r w:rsidRPr="002C1F9D">
              <w:t>Work Task ID</w:t>
            </w:r>
          </w:p>
        </w:tc>
        <w:tc>
          <w:tcPr>
            <w:tcW w:w="1570" w:type="dxa"/>
            <w:shd w:val="clear" w:color="auto" w:fill="auto"/>
          </w:tcPr>
          <w:p w14:paraId="69F6785F" w14:textId="77777777" w:rsidR="005B3369" w:rsidRPr="002C1F9D" w:rsidRDefault="005B3369" w:rsidP="000D2472">
            <w:r w:rsidRPr="002C1F9D">
              <w:t>TU Estimate</w:t>
            </w:r>
          </w:p>
          <w:p w14:paraId="2F74D324" w14:textId="77777777" w:rsidR="005B3369" w:rsidRPr="002C1F9D" w:rsidRDefault="005B3369" w:rsidP="000D2472">
            <w:r w:rsidRPr="002C1F9D">
              <w:t>(Study)</w:t>
            </w:r>
          </w:p>
        </w:tc>
        <w:tc>
          <w:tcPr>
            <w:tcW w:w="1480" w:type="dxa"/>
          </w:tcPr>
          <w:p w14:paraId="2FD4E4DF" w14:textId="77777777" w:rsidR="005B3369" w:rsidRPr="002C1F9D" w:rsidRDefault="005B3369" w:rsidP="000D2472">
            <w:r w:rsidRPr="002C1F9D">
              <w:t>TU Estimate</w:t>
            </w:r>
          </w:p>
          <w:p w14:paraId="155CFBDB" w14:textId="77777777" w:rsidR="005B3369" w:rsidRPr="002C1F9D" w:rsidRDefault="005B3369" w:rsidP="000D2472">
            <w:r w:rsidRPr="002C1F9D">
              <w:t>(Normative)</w:t>
            </w:r>
          </w:p>
        </w:tc>
        <w:tc>
          <w:tcPr>
            <w:tcW w:w="2105" w:type="dxa"/>
          </w:tcPr>
          <w:p w14:paraId="2B36C6EB" w14:textId="77777777" w:rsidR="005B3369" w:rsidRPr="002C1F9D" w:rsidRDefault="005B3369" w:rsidP="000D2472">
            <w:r w:rsidRPr="002C1F9D">
              <w:t>RAN Dependency</w:t>
            </w:r>
          </w:p>
          <w:p w14:paraId="6F79EE59" w14:textId="77777777" w:rsidR="005B3369" w:rsidRPr="002C1F9D" w:rsidRDefault="005B3369" w:rsidP="000D2472">
            <w:r w:rsidRPr="002C1F9D">
              <w:t>(Yes/No/Maybe)</w:t>
            </w:r>
          </w:p>
        </w:tc>
        <w:tc>
          <w:tcPr>
            <w:tcW w:w="2290" w:type="dxa"/>
          </w:tcPr>
          <w:p w14:paraId="33B9C963" w14:textId="77777777" w:rsidR="005B3369" w:rsidRPr="002C1F9D" w:rsidRDefault="005B3369" w:rsidP="000D2472">
            <w:r>
              <w:t>SA</w:t>
            </w:r>
            <w:r w:rsidRPr="002C1F9D">
              <w:t xml:space="preserve"> Dependency</w:t>
            </w:r>
          </w:p>
          <w:p w14:paraId="796FBAF2" w14:textId="77777777" w:rsidR="005B3369" w:rsidRPr="002C1F9D" w:rsidRDefault="005B3369" w:rsidP="000D2472">
            <w:r w:rsidRPr="002C1F9D">
              <w:t>(Yes/No/Maybe)</w:t>
            </w:r>
          </w:p>
        </w:tc>
      </w:tr>
      <w:tr w:rsidR="005B3369" w:rsidRPr="002C1F9D" w14:paraId="38EAF800" w14:textId="77777777" w:rsidTr="000D2472">
        <w:tc>
          <w:tcPr>
            <w:tcW w:w="1597" w:type="dxa"/>
            <w:shd w:val="clear" w:color="auto" w:fill="auto"/>
          </w:tcPr>
          <w:p w14:paraId="654583A6" w14:textId="60425843" w:rsidR="005B3369" w:rsidRPr="002C1F9D" w:rsidRDefault="005B3369" w:rsidP="000D2472">
            <w:pPr>
              <w:jc w:val="center"/>
              <w:rPr>
                <w:b/>
                <w:bCs/>
              </w:rPr>
            </w:pPr>
            <w:r>
              <w:rPr>
                <w:rFonts w:ascii="Arial" w:eastAsia="DengXian" w:hAnsi="Arial" w:cs="Arial"/>
                <w:color w:val="000000"/>
                <w:kern w:val="24"/>
                <w:sz w:val="18"/>
                <w:szCs w:val="18"/>
                <w:lang w:eastAsia="zh-CN"/>
              </w:rPr>
              <w:t>WT</w:t>
            </w:r>
            <w:r w:rsidR="00B73858">
              <w:rPr>
                <w:rFonts w:ascii="Arial" w:eastAsia="DengXian" w:hAnsi="Arial" w:cs="Arial"/>
                <w:color w:val="000000"/>
                <w:kern w:val="24"/>
                <w:sz w:val="18"/>
                <w:szCs w:val="18"/>
                <w:lang w:eastAsia="zh-CN"/>
              </w:rPr>
              <w:t>-</w:t>
            </w:r>
            <w:r>
              <w:rPr>
                <w:rFonts w:ascii="Arial" w:eastAsia="DengXian" w:hAnsi="Arial" w:cs="Arial"/>
                <w:color w:val="000000"/>
                <w:kern w:val="24"/>
                <w:sz w:val="18"/>
                <w:szCs w:val="18"/>
                <w:lang w:eastAsia="zh-CN"/>
              </w:rPr>
              <w:t>1</w:t>
            </w:r>
          </w:p>
        </w:tc>
        <w:tc>
          <w:tcPr>
            <w:tcW w:w="1570" w:type="dxa"/>
            <w:shd w:val="clear" w:color="auto" w:fill="auto"/>
          </w:tcPr>
          <w:p w14:paraId="36D86440" w14:textId="1C35B7E6" w:rsidR="005B3369" w:rsidRPr="00E524B3" w:rsidRDefault="00294DFF" w:rsidP="000D2472">
            <w:pPr>
              <w:jc w:val="center"/>
              <w:rPr>
                <w:i/>
                <w:iCs/>
                <w:sz w:val="16"/>
                <w:szCs w:val="16"/>
              </w:rPr>
            </w:pPr>
            <w:r>
              <w:rPr>
                <w:i/>
                <w:iCs/>
                <w:sz w:val="16"/>
                <w:szCs w:val="16"/>
              </w:rPr>
              <w:t>1</w:t>
            </w:r>
          </w:p>
        </w:tc>
        <w:tc>
          <w:tcPr>
            <w:tcW w:w="1480" w:type="dxa"/>
          </w:tcPr>
          <w:p w14:paraId="268AC923" w14:textId="77334934" w:rsidR="005B3369" w:rsidRPr="00E524B3" w:rsidRDefault="005B3369" w:rsidP="000D2472">
            <w:pPr>
              <w:jc w:val="center"/>
              <w:rPr>
                <w:i/>
                <w:iCs/>
                <w:sz w:val="16"/>
                <w:szCs w:val="16"/>
              </w:rPr>
            </w:pPr>
            <w:r>
              <w:rPr>
                <w:i/>
                <w:iCs/>
                <w:sz w:val="16"/>
                <w:szCs w:val="16"/>
              </w:rPr>
              <w:t>0.5</w:t>
            </w:r>
          </w:p>
        </w:tc>
        <w:tc>
          <w:tcPr>
            <w:tcW w:w="2105" w:type="dxa"/>
          </w:tcPr>
          <w:p w14:paraId="35530E0B" w14:textId="261DD249" w:rsidR="005B3369" w:rsidRPr="00EA611F" w:rsidRDefault="005B3369" w:rsidP="000D2472">
            <w:pPr>
              <w:jc w:val="center"/>
            </w:pPr>
          </w:p>
        </w:tc>
        <w:tc>
          <w:tcPr>
            <w:tcW w:w="2290" w:type="dxa"/>
          </w:tcPr>
          <w:p w14:paraId="4E4E9D07" w14:textId="424CB4A0" w:rsidR="005B3369" w:rsidRPr="00EA611F" w:rsidRDefault="005B3369" w:rsidP="000D2472">
            <w:pPr>
              <w:jc w:val="center"/>
            </w:pPr>
          </w:p>
        </w:tc>
      </w:tr>
      <w:tr w:rsidR="005B3369" w:rsidRPr="002C1F9D" w14:paraId="5D805A94" w14:textId="77777777" w:rsidTr="000D2472">
        <w:trPr>
          <w:trHeight w:val="176"/>
        </w:trPr>
        <w:tc>
          <w:tcPr>
            <w:tcW w:w="1597" w:type="dxa"/>
            <w:shd w:val="clear" w:color="auto" w:fill="auto"/>
          </w:tcPr>
          <w:p w14:paraId="2938E567" w14:textId="538E0EDB" w:rsidR="005B3369" w:rsidRPr="002C1F9D" w:rsidRDefault="005B3369" w:rsidP="000D2472">
            <w:pPr>
              <w:jc w:val="center"/>
              <w:rPr>
                <w:i/>
                <w:iCs/>
                <w:sz w:val="16"/>
                <w:szCs w:val="16"/>
              </w:rPr>
            </w:pPr>
            <w:r>
              <w:rPr>
                <w:rFonts w:ascii="Arial" w:eastAsia="DengXian" w:hAnsi="Arial" w:cs="Arial"/>
                <w:color w:val="000000"/>
                <w:kern w:val="24"/>
                <w:sz w:val="18"/>
                <w:szCs w:val="18"/>
                <w:lang w:eastAsia="zh-CN"/>
              </w:rPr>
              <w:t>WT</w:t>
            </w:r>
            <w:r w:rsidR="00B73858">
              <w:rPr>
                <w:rFonts w:ascii="Arial" w:eastAsia="DengXian" w:hAnsi="Arial" w:cs="Arial"/>
                <w:color w:val="000000"/>
                <w:kern w:val="24"/>
                <w:sz w:val="18"/>
                <w:szCs w:val="18"/>
              </w:rPr>
              <w:t>-</w:t>
            </w:r>
            <w:r>
              <w:rPr>
                <w:rFonts w:ascii="Arial" w:eastAsia="DengXian" w:hAnsi="Arial" w:cs="Arial"/>
                <w:color w:val="000000"/>
                <w:kern w:val="24"/>
                <w:sz w:val="18"/>
                <w:szCs w:val="18"/>
              </w:rPr>
              <w:t>2</w:t>
            </w:r>
          </w:p>
        </w:tc>
        <w:tc>
          <w:tcPr>
            <w:tcW w:w="1570" w:type="dxa"/>
            <w:shd w:val="clear" w:color="auto" w:fill="auto"/>
          </w:tcPr>
          <w:p w14:paraId="06C56C40" w14:textId="3C4F5F63" w:rsidR="005B3369" w:rsidRPr="002C1F9D" w:rsidRDefault="005B3369" w:rsidP="000D2472">
            <w:pPr>
              <w:jc w:val="center"/>
              <w:rPr>
                <w:i/>
                <w:iCs/>
                <w:sz w:val="16"/>
                <w:szCs w:val="16"/>
              </w:rPr>
            </w:pPr>
            <w:r>
              <w:rPr>
                <w:i/>
                <w:iCs/>
                <w:sz w:val="16"/>
                <w:szCs w:val="16"/>
              </w:rPr>
              <w:t>0.</w:t>
            </w:r>
            <w:r w:rsidR="00294DFF">
              <w:rPr>
                <w:i/>
                <w:iCs/>
                <w:sz w:val="16"/>
                <w:szCs w:val="16"/>
              </w:rPr>
              <w:t>7</w:t>
            </w:r>
            <w:r>
              <w:rPr>
                <w:i/>
                <w:iCs/>
                <w:sz w:val="16"/>
                <w:szCs w:val="16"/>
              </w:rPr>
              <w:t>5</w:t>
            </w:r>
          </w:p>
        </w:tc>
        <w:tc>
          <w:tcPr>
            <w:tcW w:w="1480" w:type="dxa"/>
          </w:tcPr>
          <w:p w14:paraId="5ED67FD5" w14:textId="77777777" w:rsidR="005B3369" w:rsidRPr="002C1F9D" w:rsidRDefault="005B3369" w:rsidP="000D2472">
            <w:pPr>
              <w:jc w:val="center"/>
              <w:rPr>
                <w:i/>
                <w:iCs/>
                <w:sz w:val="16"/>
                <w:szCs w:val="16"/>
              </w:rPr>
            </w:pPr>
            <w:r>
              <w:rPr>
                <w:i/>
                <w:iCs/>
                <w:sz w:val="16"/>
                <w:szCs w:val="16"/>
              </w:rPr>
              <w:t>0.5</w:t>
            </w:r>
          </w:p>
        </w:tc>
        <w:tc>
          <w:tcPr>
            <w:tcW w:w="2105" w:type="dxa"/>
          </w:tcPr>
          <w:p w14:paraId="65F2EB23" w14:textId="4AADA47F" w:rsidR="005B3369" w:rsidRPr="00EA611F" w:rsidRDefault="005B3369" w:rsidP="000D2472">
            <w:pPr>
              <w:jc w:val="center"/>
              <w:rPr>
                <w:i/>
                <w:iCs/>
                <w:sz w:val="16"/>
                <w:szCs w:val="16"/>
              </w:rPr>
            </w:pPr>
          </w:p>
        </w:tc>
        <w:tc>
          <w:tcPr>
            <w:tcW w:w="2290" w:type="dxa"/>
          </w:tcPr>
          <w:p w14:paraId="333398F9" w14:textId="753D3AC5" w:rsidR="005B3369" w:rsidRPr="00EA611F" w:rsidRDefault="005B3369" w:rsidP="000D2472">
            <w:pPr>
              <w:jc w:val="center"/>
            </w:pPr>
          </w:p>
        </w:tc>
      </w:tr>
      <w:tr w:rsidR="005B3369" w:rsidRPr="002C1F9D" w14:paraId="27A37BA7" w14:textId="77777777" w:rsidTr="000D2472">
        <w:tc>
          <w:tcPr>
            <w:tcW w:w="1597" w:type="dxa"/>
            <w:shd w:val="clear" w:color="auto" w:fill="auto"/>
          </w:tcPr>
          <w:p w14:paraId="201FBC9B" w14:textId="7A8ECB2E" w:rsidR="005B3369" w:rsidRPr="002C1F9D" w:rsidRDefault="005B3369" w:rsidP="000D2472">
            <w:pPr>
              <w:jc w:val="center"/>
              <w:rPr>
                <w:b/>
                <w:bCs/>
              </w:rPr>
            </w:pPr>
            <w:r>
              <w:rPr>
                <w:rFonts w:ascii="Arial" w:eastAsia="DengXian" w:hAnsi="Arial" w:cs="Arial"/>
                <w:color w:val="000000"/>
                <w:kern w:val="24"/>
                <w:sz w:val="18"/>
                <w:szCs w:val="18"/>
                <w:lang w:eastAsia="zh-CN"/>
              </w:rPr>
              <w:t>WT</w:t>
            </w:r>
            <w:r w:rsidR="00B73858">
              <w:rPr>
                <w:rFonts w:ascii="Arial" w:eastAsia="DengXian" w:hAnsi="Arial" w:cs="Arial"/>
                <w:color w:val="000000"/>
                <w:kern w:val="24"/>
                <w:sz w:val="18"/>
                <w:szCs w:val="18"/>
              </w:rPr>
              <w:t>-</w:t>
            </w:r>
            <w:r>
              <w:rPr>
                <w:rFonts w:ascii="Arial" w:eastAsia="DengXian" w:hAnsi="Arial" w:cs="Arial"/>
                <w:color w:val="000000"/>
                <w:kern w:val="24"/>
                <w:sz w:val="18"/>
                <w:szCs w:val="18"/>
              </w:rPr>
              <w:t>3</w:t>
            </w:r>
          </w:p>
        </w:tc>
        <w:tc>
          <w:tcPr>
            <w:tcW w:w="1570" w:type="dxa"/>
            <w:shd w:val="clear" w:color="auto" w:fill="auto"/>
          </w:tcPr>
          <w:p w14:paraId="7C933BCE" w14:textId="12B222BE" w:rsidR="005B3369" w:rsidRPr="00E524B3" w:rsidRDefault="00294DFF" w:rsidP="000D2472">
            <w:pPr>
              <w:jc w:val="center"/>
              <w:rPr>
                <w:i/>
                <w:iCs/>
                <w:sz w:val="16"/>
                <w:szCs w:val="16"/>
              </w:rPr>
            </w:pPr>
            <w:r>
              <w:rPr>
                <w:i/>
                <w:iCs/>
                <w:sz w:val="16"/>
                <w:szCs w:val="16"/>
              </w:rPr>
              <w:t>0.5</w:t>
            </w:r>
          </w:p>
        </w:tc>
        <w:tc>
          <w:tcPr>
            <w:tcW w:w="1480" w:type="dxa"/>
          </w:tcPr>
          <w:p w14:paraId="376A4233" w14:textId="7E1F4B65" w:rsidR="005B3369" w:rsidRPr="00E524B3" w:rsidRDefault="005B3369" w:rsidP="000D2472">
            <w:pPr>
              <w:jc w:val="center"/>
              <w:rPr>
                <w:i/>
                <w:iCs/>
                <w:sz w:val="16"/>
                <w:szCs w:val="16"/>
              </w:rPr>
            </w:pPr>
            <w:r w:rsidRPr="00E524B3">
              <w:rPr>
                <w:i/>
                <w:iCs/>
                <w:sz w:val="16"/>
                <w:szCs w:val="16"/>
              </w:rPr>
              <w:t>0.</w:t>
            </w:r>
            <w:r w:rsidR="00294DFF">
              <w:rPr>
                <w:i/>
                <w:iCs/>
                <w:sz w:val="16"/>
                <w:szCs w:val="16"/>
              </w:rPr>
              <w:t>25</w:t>
            </w:r>
          </w:p>
        </w:tc>
        <w:tc>
          <w:tcPr>
            <w:tcW w:w="2105" w:type="dxa"/>
          </w:tcPr>
          <w:p w14:paraId="027A7BD1" w14:textId="77777777" w:rsidR="005B3369" w:rsidRPr="00EA611F" w:rsidRDefault="005B3369" w:rsidP="000D2472">
            <w:pPr>
              <w:jc w:val="center"/>
            </w:pPr>
          </w:p>
        </w:tc>
        <w:tc>
          <w:tcPr>
            <w:tcW w:w="2290" w:type="dxa"/>
          </w:tcPr>
          <w:p w14:paraId="2FECB9DF" w14:textId="77777777" w:rsidR="005B3369" w:rsidRPr="002C1F9D" w:rsidRDefault="005B3369" w:rsidP="000D2472">
            <w:pPr>
              <w:jc w:val="center"/>
              <w:rPr>
                <w:b/>
                <w:bCs/>
              </w:rPr>
            </w:pPr>
          </w:p>
        </w:tc>
      </w:tr>
      <w:tr w:rsidR="005B3369" w:rsidRPr="002C1F9D" w14:paraId="40A14E98" w14:textId="77777777" w:rsidTr="000D2472">
        <w:tc>
          <w:tcPr>
            <w:tcW w:w="1597" w:type="dxa"/>
            <w:shd w:val="clear" w:color="auto" w:fill="auto"/>
          </w:tcPr>
          <w:p w14:paraId="45CB85C4" w14:textId="50928E6B" w:rsidR="005B3369" w:rsidRPr="002C1F9D" w:rsidRDefault="005B3369" w:rsidP="000D2472">
            <w:pPr>
              <w:jc w:val="center"/>
            </w:pPr>
            <w:r>
              <w:rPr>
                <w:rFonts w:ascii="Arial" w:eastAsia="DengXian" w:hAnsi="Arial" w:cs="Arial"/>
                <w:color w:val="000000"/>
                <w:kern w:val="24"/>
                <w:sz w:val="18"/>
                <w:szCs w:val="18"/>
                <w:lang w:eastAsia="zh-CN"/>
              </w:rPr>
              <w:t>WT</w:t>
            </w:r>
            <w:r w:rsidR="00B73858">
              <w:rPr>
                <w:rFonts w:ascii="Arial" w:eastAsia="DengXian" w:hAnsi="Arial" w:cs="Arial"/>
                <w:color w:val="000000"/>
                <w:kern w:val="24"/>
                <w:sz w:val="18"/>
                <w:szCs w:val="18"/>
              </w:rPr>
              <w:t>-</w:t>
            </w:r>
            <w:r>
              <w:rPr>
                <w:rFonts w:ascii="Arial" w:eastAsia="DengXian" w:hAnsi="Arial" w:cs="Arial"/>
                <w:color w:val="000000"/>
                <w:kern w:val="24"/>
                <w:sz w:val="18"/>
                <w:szCs w:val="18"/>
              </w:rPr>
              <w:t>4</w:t>
            </w:r>
          </w:p>
        </w:tc>
        <w:tc>
          <w:tcPr>
            <w:tcW w:w="1570" w:type="dxa"/>
            <w:shd w:val="clear" w:color="auto" w:fill="auto"/>
          </w:tcPr>
          <w:p w14:paraId="2BD790B6" w14:textId="1683807D" w:rsidR="005B3369" w:rsidRPr="00E524B3" w:rsidRDefault="00294DFF" w:rsidP="000D2472">
            <w:pPr>
              <w:jc w:val="center"/>
              <w:rPr>
                <w:i/>
                <w:iCs/>
                <w:sz w:val="16"/>
                <w:szCs w:val="16"/>
              </w:rPr>
            </w:pPr>
            <w:r>
              <w:rPr>
                <w:rFonts w:hint="eastAsia"/>
                <w:i/>
                <w:iCs/>
                <w:sz w:val="16"/>
                <w:szCs w:val="16"/>
              </w:rPr>
              <w:t>0</w:t>
            </w:r>
            <w:r>
              <w:rPr>
                <w:i/>
                <w:iCs/>
                <w:sz w:val="16"/>
                <w:szCs w:val="16"/>
              </w:rPr>
              <w:t>.75</w:t>
            </w:r>
          </w:p>
        </w:tc>
        <w:tc>
          <w:tcPr>
            <w:tcW w:w="1480" w:type="dxa"/>
          </w:tcPr>
          <w:p w14:paraId="07D76E29" w14:textId="12030A17" w:rsidR="005B3369" w:rsidRPr="00E524B3" w:rsidRDefault="005B3369" w:rsidP="000D2472">
            <w:pPr>
              <w:jc w:val="center"/>
              <w:rPr>
                <w:i/>
                <w:iCs/>
                <w:sz w:val="16"/>
                <w:szCs w:val="16"/>
              </w:rPr>
            </w:pPr>
            <w:r>
              <w:rPr>
                <w:i/>
                <w:iCs/>
                <w:sz w:val="16"/>
                <w:szCs w:val="16"/>
              </w:rPr>
              <w:t>0</w:t>
            </w:r>
            <w:r w:rsidRPr="002C1F9D">
              <w:rPr>
                <w:i/>
                <w:iCs/>
                <w:sz w:val="16"/>
                <w:szCs w:val="16"/>
              </w:rPr>
              <w:t>.</w:t>
            </w:r>
            <w:r w:rsidR="00294DFF">
              <w:rPr>
                <w:i/>
                <w:iCs/>
                <w:sz w:val="16"/>
                <w:szCs w:val="16"/>
              </w:rPr>
              <w:t>7</w:t>
            </w:r>
            <w:r w:rsidR="00B73858">
              <w:rPr>
                <w:i/>
                <w:iCs/>
                <w:sz w:val="16"/>
                <w:szCs w:val="16"/>
              </w:rPr>
              <w:t>5</w:t>
            </w:r>
          </w:p>
        </w:tc>
        <w:tc>
          <w:tcPr>
            <w:tcW w:w="2105" w:type="dxa"/>
          </w:tcPr>
          <w:p w14:paraId="6EA9DEC7" w14:textId="40166F56" w:rsidR="005B3369" w:rsidRPr="00EA611F" w:rsidRDefault="005B3369" w:rsidP="000D2472">
            <w:pPr>
              <w:jc w:val="center"/>
            </w:pPr>
          </w:p>
        </w:tc>
        <w:tc>
          <w:tcPr>
            <w:tcW w:w="2290" w:type="dxa"/>
          </w:tcPr>
          <w:p w14:paraId="05D467DD" w14:textId="77777777" w:rsidR="005B3369" w:rsidRPr="002C1F9D" w:rsidRDefault="005B3369" w:rsidP="000D2472">
            <w:pPr>
              <w:jc w:val="center"/>
            </w:pPr>
          </w:p>
        </w:tc>
      </w:tr>
    </w:tbl>
    <w:p w14:paraId="4DFD1A1A" w14:textId="77777777" w:rsidR="005B3369" w:rsidRPr="002C1F9D" w:rsidRDefault="005B3369" w:rsidP="005B3369"/>
    <w:p w14:paraId="01DF26F3" w14:textId="0E85F29F" w:rsidR="005B3369" w:rsidRPr="002C1F9D" w:rsidRDefault="005B3369" w:rsidP="005B3369">
      <w:r w:rsidRPr="002C1F9D">
        <w:lastRenderedPageBreak/>
        <w:t xml:space="preserve">Total TU estimates for the study phase:     </w:t>
      </w:r>
      <w:r w:rsidR="00294DFF">
        <w:t>3</w:t>
      </w:r>
    </w:p>
    <w:p w14:paraId="68E5E109" w14:textId="4CCB6110" w:rsidR="005B3369" w:rsidRPr="002C1F9D" w:rsidRDefault="005B3369" w:rsidP="005B3369">
      <w:pPr>
        <w:rPr>
          <w:lang w:val="en-US"/>
        </w:rPr>
      </w:pPr>
      <w:r w:rsidRPr="002C1F9D">
        <w:rPr>
          <w:lang w:val="en-US"/>
        </w:rPr>
        <w:t xml:space="preserve">Total TU estimates for the normative phase:    </w:t>
      </w:r>
      <w:r w:rsidR="00294DFF">
        <w:rPr>
          <w:lang w:val="en-US"/>
        </w:rPr>
        <w:t>2</w:t>
      </w:r>
    </w:p>
    <w:p w14:paraId="55F70F48" w14:textId="773A78D7" w:rsidR="005B3369" w:rsidRPr="002C1F9D" w:rsidRDefault="005B3369" w:rsidP="005B3369">
      <w:pPr>
        <w:rPr>
          <w:lang w:val="en-US"/>
        </w:rPr>
      </w:pPr>
      <w:r w:rsidRPr="002C1F9D">
        <w:rPr>
          <w:lang w:val="en-US"/>
        </w:rPr>
        <w:t xml:space="preserve">Total TU estimates: </w:t>
      </w:r>
      <w:r w:rsidR="00294DFF">
        <w:rPr>
          <w:lang w:val="en-US"/>
        </w:rPr>
        <w:t>5</w:t>
      </w:r>
    </w:p>
    <w:p w14:paraId="32235AB6" w14:textId="77777777" w:rsidR="005B3369" w:rsidRPr="005B3369" w:rsidRDefault="005B3369" w:rsidP="005B3369">
      <w:pPr>
        <w:rPr>
          <w:lang w:eastAsia="zh-CN"/>
        </w:rPr>
      </w:pPr>
    </w:p>
    <w:p w14:paraId="409CA454" w14:textId="3808D418"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5</w:t>
      </w:r>
      <w:r w:rsidRPr="00EF4BE0">
        <w:rPr>
          <w:b w:val="0"/>
          <w:sz w:val="36"/>
          <w:lang w:eastAsia="ja-JP"/>
        </w:rPr>
        <w:tab/>
        <w:t>Expected Output and Time scale</w:t>
      </w:r>
    </w:p>
    <w:p w14:paraId="45BD6CAB" w14:textId="77777777" w:rsidR="007861B8" w:rsidRPr="00EF4BE0"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F4BE0"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t>New specifications {One line per specification. Create/delete lines as needed}</w:t>
            </w:r>
          </w:p>
        </w:tc>
      </w:tr>
      <w:tr w:rsidR="001E489F" w:rsidRPr="00EF4BE0"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EE24F1" w:rsidRPr="00EF4BE0" w14:paraId="32944FCA" w14:textId="77777777" w:rsidTr="005875D6">
        <w:trPr>
          <w:cantSplit/>
          <w:jc w:val="center"/>
        </w:trPr>
        <w:tc>
          <w:tcPr>
            <w:tcW w:w="1617" w:type="dxa"/>
          </w:tcPr>
          <w:p w14:paraId="36EA8E77" w14:textId="4BE5B8AC" w:rsidR="00EE24F1" w:rsidRPr="00EF4BE0" w:rsidRDefault="00EE24F1" w:rsidP="00EE24F1">
            <w:pPr>
              <w:pStyle w:val="TAL"/>
              <w:rPr>
                <w:lang w:eastAsia="zh-CN"/>
              </w:rPr>
            </w:pPr>
            <w:r w:rsidRPr="00EF4BE0">
              <w:rPr>
                <w:lang w:eastAsia="zh-CN"/>
              </w:rPr>
              <w:t>Internal TR</w:t>
            </w:r>
          </w:p>
        </w:tc>
        <w:tc>
          <w:tcPr>
            <w:tcW w:w="1134" w:type="dxa"/>
          </w:tcPr>
          <w:p w14:paraId="5F684E95" w14:textId="6C9B3D38" w:rsidR="00EE24F1" w:rsidRPr="00EF4BE0" w:rsidRDefault="00F42B1C" w:rsidP="00EE24F1">
            <w:pPr>
              <w:pStyle w:val="TAL"/>
              <w:rPr>
                <w:lang w:eastAsia="zh-CN"/>
              </w:rPr>
            </w:pPr>
            <w:r w:rsidRPr="00EF4BE0">
              <w:rPr>
                <w:lang w:eastAsia="zh-CN"/>
              </w:rPr>
              <w:t>28.xxx</w:t>
            </w:r>
          </w:p>
        </w:tc>
        <w:tc>
          <w:tcPr>
            <w:tcW w:w="2409" w:type="dxa"/>
          </w:tcPr>
          <w:p w14:paraId="3F9BA4C9" w14:textId="378ADD3B" w:rsidR="00EE24F1" w:rsidRPr="00EF4BE0" w:rsidRDefault="00F42B1C" w:rsidP="00EE24F1">
            <w:pPr>
              <w:pStyle w:val="TAL"/>
            </w:pPr>
            <w:r w:rsidRPr="00EF4BE0">
              <w:rPr>
                <w:lang w:eastAsia="zh-CN"/>
              </w:rPr>
              <w:t>Study on Enhancement of the management aspects related to Network Data Analytics Functions (NWDAF) Phase 2</w:t>
            </w:r>
          </w:p>
        </w:tc>
        <w:tc>
          <w:tcPr>
            <w:tcW w:w="993" w:type="dxa"/>
          </w:tcPr>
          <w:p w14:paraId="510D9A1F" w14:textId="346AF757" w:rsidR="00EE24F1" w:rsidRPr="00EF4BE0" w:rsidRDefault="00F42B1C" w:rsidP="00EE24F1">
            <w:pPr>
              <w:pStyle w:val="TAL"/>
              <w:rPr>
                <w:lang w:eastAsia="zh-CN"/>
              </w:rPr>
            </w:pPr>
            <w:r w:rsidRPr="00EF4BE0">
              <w:rPr>
                <w:lang w:eastAsia="zh-CN"/>
              </w:rPr>
              <w:t>TSG</w:t>
            </w:r>
            <w:r w:rsidR="00294DFF">
              <w:rPr>
                <w:lang w:eastAsia="zh-CN"/>
              </w:rPr>
              <w:t xml:space="preserve"> SA</w:t>
            </w:r>
            <w:r w:rsidRPr="00EF4BE0">
              <w:rPr>
                <w:lang w:eastAsia="zh-CN"/>
              </w:rPr>
              <w:t>#104</w:t>
            </w:r>
          </w:p>
        </w:tc>
        <w:tc>
          <w:tcPr>
            <w:tcW w:w="1074" w:type="dxa"/>
          </w:tcPr>
          <w:p w14:paraId="11DE6EB5" w14:textId="4A835117" w:rsidR="00EE24F1" w:rsidRPr="00EF4BE0" w:rsidRDefault="00F42B1C" w:rsidP="00EE24F1">
            <w:pPr>
              <w:pStyle w:val="TAL"/>
              <w:rPr>
                <w:lang w:eastAsia="zh-CN"/>
              </w:rPr>
            </w:pPr>
            <w:r w:rsidRPr="00EF4BE0">
              <w:rPr>
                <w:lang w:eastAsia="zh-CN"/>
              </w:rPr>
              <w:t>TSG</w:t>
            </w:r>
            <w:r w:rsidR="00294DFF">
              <w:rPr>
                <w:lang w:eastAsia="zh-CN"/>
              </w:rPr>
              <w:t xml:space="preserve"> SA</w:t>
            </w:r>
            <w:r w:rsidRPr="00EF4BE0">
              <w:rPr>
                <w:lang w:eastAsia="zh-CN"/>
              </w:rPr>
              <w:t>#105</w:t>
            </w:r>
          </w:p>
        </w:tc>
        <w:tc>
          <w:tcPr>
            <w:tcW w:w="2186" w:type="dxa"/>
          </w:tcPr>
          <w:p w14:paraId="1D49C842" w14:textId="700D5355" w:rsidR="00EE24F1" w:rsidRPr="00EF4BE0" w:rsidRDefault="00EE24F1" w:rsidP="00EE24F1">
            <w:pPr>
              <w:pStyle w:val="TAL"/>
            </w:pPr>
            <w:r w:rsidRPr="00EF4BE0">
              <w:t>Zhao, Song, China Telecom, zhaosong1@chinatelecom.cn</w:t>
            </w:r>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6</w:t>
      </w:r>
      <w:r w:rsidRPr="00EF4BE0">
        <w:rPr>
          <w:b w:val="0"/>
          <w:sz w:val="36"/>
          <w:lang w:eastAsia="ja-JP"/>
        </w:rPr>
        <w:tab/>
        <w:t>Work item Rapporteur(s)</w:t>
      </w:r>
    </w:p>
    <w:p w14:paraId="250CADCC" w14:textId="5CDE520D" w:rsidR="001E489F" w:rsidRPr="00EF4BE0" w:rsidRDefault="001E489F" w:rsidP="001E489F"/>
    <w:p w14:paraId="72743E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 xml:space="preserve">Aspects that involve other </w:t>
      </w:r>
      <w:proofErr w:type="gramStart"/>
      <w:r w:rsidRPr="00EF4BE0">
        <w:rPr>
          <w:b w:val="0"/>
          <w:sz w:val="36"/>
          <w:lang w:eastAsia="ja-JP"/>
        </w:rPr>
        <w:t>WGs</w:t>
      </w:r>
      <w:proofErr w:type="gramEnd"/>
    </w:p>
    <w:p w14:paraId="798971FA" w14:textId="681A4324" w:rsidR="001E489F" w:rsidRPr="00EF4BE0" w:rsidRDefault="00DB6053" w:rsidP="001E489F">
      <w:pPr>
        <w:rPr>
          <w:lang w:eastAsia="zh-CN"/>
        </w:rPr>
      </w:pPr>
      <w:r w:rsidRPr="00EF4BE0">
        <w:rPr>
          <w:lang w:eastAsia="zh-CN"/>
        </w:rPr>
        <w:t>SA2</w:t>
      </w:r>
    </w:p>
    <w:p w14:paraId="28E68586" w14:textId="593A8C0D"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6ED43FBA" w:rsidR="007A36A7" w:rsidRPr="00EF4BE0" w:rsidRDefault="002115EB" w:rsidP="005875D6">
            <w:pPr>
              <w:pStyle w:val="TAL"/>
              <w:rPr>
                <w:lang w:eastAsia="zh-CN"/>
              </w:rPr>
            </w:pPr>
            <w:r w:rsidRPr="00EF4BE0">
              <w:rPr>
                <w:lang w:eastAsia="zh-CN"/>
              </w:rPr>
              <w:t>CATT</w:t>
            </w:r>
          </w:p>
        </w:tc>
      </w:tr>
      <w:tr w:rsidR="007A36A7" w:rsidRPr="00EF4BE0" w14:paraId="6E09FD00" w14:textId="77777777" w:rsidTr="005875D6">
        <w:trPr>
          <w:cantSplit/>
          <w:jc w:val="center"/>
        </w:trPr>
        <w:tc>
          <w:tcPr>
            <w:tcW w:w="5029" w:type="dxa"/>
            <w:shd w:val="clear" w:color="auto" w:fill="auto"/>
          </w:tcPr>
          <w:p w14:paraId="0BCA6178" w14:textId="766DE040" w:rsidR="007A36A7" w:rsidRPr="00EF4BE0" w:rsidRDefault="007A36A7" w:rsidP="005875D6">
            <w:pPr>
              <w:pStyle w:val="TAL"/>
              <w:rPr>
                <w:lang w:eastAsia="zh-CN"/>
              </w:rPr>
            </w:pPr>
            <w:r>
              <w:rPr>
                <w:rFonts w:hint="eastAsia"/>
                <w:lang w:eastAsia="zh-CN"/>
              </w:rPr>
              <w:t>V</w:t>
            </w:r>
            <w:r>
              <w:rPr>
                <w:lang w:eastAsia="zh-CN"/>
              </w:rPr>
              <w:t>erizon</w:t>
            </w:r>
          </w:p>
        </w:tc>
      </w:tr>
      <w:tr w:rsidR="001E489F" w:rsidRPr="00EF4BE0" w14:paraId="30A479CE" w14:textId="77777777" w:rsidTr="005875D6">
        <w:trPr>
          <w:cantSplit/>
          <w:jc w:val="center"/>
        </w:trPr>
        <w:tc>
          <w:tcPr>
            <w:tcW w:w="5029" w:type="dxa"/>
            <w:shd w:val="clear" w:color="auto" w:fill="auto"/>
          </w:tcPr>
          <w:p w14:paraId="78DC25D6" w14:textId="4C5046B1" w:rsidR="001E489F" w:rsidRPr="00EF4BE0" w:rsidRDefault="001E489F" w:rsidP="005875D6">
            <w:pPr>
              <w:pStyle w:val="TAL"/>
              <w:rPr>
                <w:lang w:eastAsia="zh-CN"/>
              </w:rPr>
            </w:pPr>
          </w:p>
        </w:tc>
      </w:tr>
    </w:tbl>
    <w:p w14:paraId="30E19F71" w14:textId="77777777" w:rsidR="001E489F" w:rsidRPr="00EF4BE0" w:rsidRDefault="001E489F" w:rsidP="001E489F"/>
    <w:p w14:paraId="1E242AC9" w14:textId="61416455" w:rsidR="00236D1F" w:rsidRPr="00EF4BE0" w:rsidRDefault="00236D1F" w:rsidP="001E489F"/>
    <w:sectPr w:rsidR="00236D1F" w:rsidRPr="00EF4BE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68493" w14:textId="77777777" w:rsidR="00EC386E" w:rsidRDefault="00EC386E">
      <w:r>
        <w:separator/>
      </w:r>
    </w:p>
  </w:endnote>
  <w:endnote w:type="continuationSeparator" w:id="0">
    <w:p w14:paraId="44D2422B" w14:textId="77777777" w:rsidR="00EC386E" w:rsidRDefault="00EC3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2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E0F03" w14:textId="77777777" w:rsidR="00EC386E" w:rsidRDefault="00EC386E">
      <w:r>
        <w:separator/>
      </w:r>
    </w:p>
  </w:footnote>
  <w:footnote w:type="continuationSeparator" w:id="0">
    <w:p w14:paraId="7B484AC9" w14:textId="77777777" w:rsidR="00EC386E" w:rsidRDefault="00EC3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880504792">
    <w:abstractNumId w:val="10"/>
  </w:num>
  <w:num w:numId="10" w16cid:durableId="1821650744">
    <w:abstractNumId w:val="6"/>
  </w:num>
  <w:num w:numId="11" w16cid:durableId="2000114398">
    <w:abstractNumId w:val="1"/>
  </w:num>
  <w:num w:numId="12" w16cid:durableId="1648626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116"/>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7046"/>
    <w:rsid w:val="000D6D78"/>
    <w:rsid w:val="000E0429"/>
    <w:rsid w:val="000E0437"/>
    <w:rsid w:val="000F6E51"/>
    <w:rsid w:val="00102A24"/>
    <w:rsid w:val="001244C2"/>
    <w:rsid w:val="0013259C"/>
    <w:rsid w:val="001351D2"/>
    <w:rsid w:val="00135831"/>
    <w:rsid w:val="001376A6"/>
    <w:rsid w:val="001424CD"/>
    <w:rsid w:val="0014389B"/>
    <w:rsid w:val="0014413C"/>
    <w:rsid w:val="00147EFD"/>
    <w:rsid w:val="00150C36"/>
    <w:rsid w:val="00157F50"/>
    <w:rsid w:val="00157FFB"/>
    <w:rsid w:val="001607AE"/>
    <w:rsid w:val="00164C43"/>
    <w:rsid w:val="00166A1B"/>
    <w:rsid w:val="00167F4A"/>
    <w:rsid w:val="00170EDB"/>
    <w:rsid w:val="00180FBE"/>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70CB"/>
    <w:rsid w:val="002115E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4DFF"/>
    <w:rsid w:val="00295D61"/>
    <w:rsid w:val="00297C1F"/>
    <w:rsid w:val="002B074C"/>
    <w:rsid w:val="002B2FE7"/>
    <w:rsid w:val="002B34EA"/>
    <w:rsid w:val="002B5361"/>
    <w:rsid w:val="002B63D5"/>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4769"/>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36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17"/>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15"/>
    <w:rsid w:val="00710142"/>
    <w:rsid w:val="00712E81"/>
    <w:rsid w:val="00715590"/>
    <w:rsid w:val="00723919"/>
    <w:rsid w:val="007261D3"/>
    <w:rsid w:val="00733E86"/>
    <w:rsid w:val="0074596C"/>
    <w:rsid w:val="00750D12"/>
    <w:rsid w:val="00756BBB"/>
    <w:rsid w:val="00761952"/>
    <w:rsid w:val="00761B9B"/>
    <w:rsid w:val="00762474"/>
    <w:rsid w:val="0076439E"/>
    <w:rsid w:val="00771E0C"/>
    <w:rsid w:val="007814A8"/>
    <w:rsid w:val="00781A62"/>
    <w:rsid w:val="00781F2F"/>
    <w:rsid w:val="00783C0E"/>
    <w:rsid w:val="007861B8"/>
    <w:rsid w:val="00787383"/>
    <w:rsid w:val="00791B51"/>
    <w:rsid w:val="00795AD1"/>
    <w:rsid w:val="007A36A7"/>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4663"/>
    <w:rsid w:val="008C02EF"/>
    <w:rsid w:val="008D3DA6"/>
    <w:rsid w:val="008D5DA3"/>
    <w:rsid w:val="008E70F7"/>
    <w:rsid w:val="008F1D3B"/>
    <w:rsid w:val="008F7444"/>
    <w:rsid w:val="008F7A15"/>
    <w:rsid w:val="009124CD"/>
    <w:rsid w:val="0091321C"/>
    <w:rsid w:val="00913788"/>
    <w:rsid w:val="0091399A"/>
    <w:rsid w:val="009167B1"/>
    <w:rsid w:val="00922D75"/>
    <w:rsid w:val="0092514B"/>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1FF"/>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2609"/>
    <w:rsid w:val="00B43DA4"/>
    <w:rsid w:val="00B45C31"/>
    <w:rsid w:val="00B47534"/>
    <w:rsid w:val="00B50B89"/>
    <w:rsid w:val="00B52AFB"/>
    <w:rsid w:val="00B5557E"/>
    <w:rsid w:val="00B57173"/>
    <w:rsid w:val="00B63284"/>
    <w:rsid w:val="00B73858"/>
    <w:rsid w:val="00B75CE0"/>
    <w:rsid w:val="00B800F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23645"/>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B6053"/>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4FB2"/>
    <w:rsid w:val="00E67B7D"/>
    <w:rsid w:val="00E81E2C"/>
    <w:rsid w:val="00E82FBF"/>
    <w:rsid w:val="00EA662E"/>
    <w:rsid w:val="00EB5D2F"/>
    <w:rsid w:val="00EC10EC"/>
    <w:rsid w:val="00EC386E"/>
    <w:rsid w:val="00EC456C"/>
    <w:rsid w:val="00ED166C"/>
    <w:rsid w:val="00ED5FA6"/>
    <w:rsid w:val="00ED6080"/>
    <w:rsid w:val="00EE0176"/>
    <w:rsid w:val="00EE24F1"/>
    <w:rsid w:val="00EF0942"/>
    <w:rsid w:val="00EF267C"/>
    <w:rsid w:val="00EF291F"/>
    <w:rsid w:val="00EF4BE0"/>
    <w:rsid w:val="00F0218C"/>
    <w:rsid w:val="00F0251A"/>
    <w:rsid w:val="00F0393B"/>
    <w:rsid w:val="00F15D08"/>
    <w:rsid w:val="00F16DB3"/>
    <w:rsid w:val="00F313DD"/>
    <w:rsid w:val="00F378BE"/>
    <w:rsid w:val="00F42B1C"/>
    <w:rsid w:val="00F43120"/>
    <w:rsid w:val="00F44FF2"/>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zhaosong/Documents/WorkDocs/&#21442;&#20250;/&#21442;&#20250;23%20&#39033;&#30446;%2023-06-12%20SA5-152_2023Nov/Before%20Meeting/template%20based%20on%2023288-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7E845-39B0-6E4E-9517-4CE1D1A9F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based on 23288-i20.dotx</Template>
  <TotalTime>3</TotalTime>
  <Pages>4</Pages>
  <Words>1361</Words>
  <Characters>7383</Characters>
  <Application>Microsoft Office Word</Application>
  <DocSecurity>0</DocSecurity>
  <Lines>175</Lines>
  <Paragraphs>134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CTC_Song-2023_Oct</cp:lastModifiedBy>
  <cp:revision>3</cp:revision>
  <cp:lastPrinted>2023-11-03T16:36:00Z</cp:lastPrinted>
  <dcterms:created xsi:type="dcterms:W3CDTF">2023-11-03T16:40:00Z</dcterms:created>
  <dcterms:modified xsi:type="dcterms:W3CDTF">2023-11-03T16:44:00Z</dcterms:modified>
</cp:coreProperties>
</file>